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68B" w:rsidRDefault="009A168B" w:rsidP="009A16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4EBB">
        <w:rPr>
          <w:rFonts w:ascii="Times New Roman" w:hAnsi="Times New Roman" w:cs="Times New Roman"/>
          <w:sz w:val="24"/>
          <w:szCs w:val="24"/>
          <w:u w:val="single"/>
        </w:rPr>
        <w:t>Edmund RYSBY</w:t>
      </w:r>
      <w:r>
        <w:rPr>
          <w:rFonts w:ascii="Times New Roman" w:hAnsi="Times New Roman" w:cs="Times New Roman"/>
          <w:sz w:val="24"/>
          <w:szCs w:val="24"/>
        </w:rPr>
        <w:t xml:space="preserve">     (fl.1427-8)</w:t>
      </w:r>
    </w:p>
    <w:p w:rsidR="009A168B" w:rsidRDefault="009A168B" w:rsidP="009A16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 Hythe, Colchester, Essex.</w:t>
      </w:r>
    </w:p>
    <w:p w:rsidR="009A168B" w:rsidRDefault="009A168B" w:rsidP="009A16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168B" w:rsidRDefault="009A168B" w:rsidP="009A16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168B" w:rsidRDefault="009A168B" w:rsidP="009A16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1427-8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9A168B" w:rsidRDefault="009A168B" w:rsidP="009A16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Red Parchment Book of Colchester” p.105)</w:t>
      </w:r>
    </w:p>
    <w:p w:rsidR="009A168B" w:rsidRDefault="009A168B" w:rsidP="009A16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168B" w:rsidRDefault="009A168B" w:rsidP="009A16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A168B" w:rsidP="009A16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68B" w:rsidRDefault="009A168B" w:rsidP="00564E3C">
      <w:pPr>
        <w:spacing w:after="0" w:line="240" w:lineRule="auto"/>
      </w:pPr>
      <w:r>
        <w:separator/>
      </w:r>
    </w:p>
  </w:endnote>
  <w:endnote w:type="continuationSeparator" w:id="0">
    <w:p w:rsidR="009A168B" w:rsidRDefault="009A168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168B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68B" w:rsidRDefault="009A168B" w:rsidP="00564E3C">
      <w:pPr>
        <w:spacing w:after="0" w:line="240" w:lineRule="auto"/>
      </w:pPr>
      <w:r>
        <w:separator/>
      </w:r>
    </w:p>
  </w:footnote>
  <w:footnote w:type="continuationSeparator" w:id="0">
    <w:p w:rsidR="009A168B" w:rsidRDefault="009A168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68B"/>
    <w:rsid w:val="00372DC6"/>
    <w:rsid w:val="00564E3C"/>
    <w:rsid w:val="0064591D"/>
    <w:rsid w:val="009A168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89DB35-2D17-4F5C-8DE7-3080A3ED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2015-12-10T22:42:00Z</dcterms:created>
  <dcterms:modified xsi:type="dcterms:W3CDTF">2015-12-10T22:43:00Z</dcterms:modified>
</cp:coreProperties>
</file>